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D30" w:rsidRDefault="00FA3D30" w:rsidP="00FA3D3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FA3D30">
        <w:rPr>
          <w:rFonts w:ascii="Bookman Old Style" w:hAnsi="Bookman Old Style" w:cs="Times New Roman"/>
          <w:sz w:val="24"/>
          <w:szCs w:val="24"/>
        </w:rPr>
        <w:t>Names:</w:t>
      </w:r>
      <w:r>
        <w:rPr>
          <w:rFonts w:ascii="Bookman Old Style" w:hAnsi="Bookman Old Style" w:cs="Times New Roman"/>
          <w:sz w:val="24"/>
          <w:szCs w:val="24"/>
        </w:rPr>
        <w:t xml:space="preserve"> ________________________________________</w:t>
      </w:r>
    </w:p>
    <w:p w:rsidR="00FA3D30" w:rsidRPr="00FA3D30" w:rsidRDefault="00FA3D30" w:rsidP="00FA3D3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CA2FB4" w:rsidRPr="004E103D" w:rsidRDefault="00CA2FB4" w:rsidP="00525AFE">
      <w:pPr>
        <w:spacing w:after="0" w:line="240" w:lineRule="auto"/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Create </w:t>
      </w:r>
      <w:r w:rsidRPr="004E103D">
        <w:rPr>
          <w:rFonts w:ascii="Bookman Old Style" w:hAnsi="Bookman Old Style" w:cs="Aharoni"/>
          <w:b/>
          <w:sz w:val="32"/>
          <w:szCs w:val="32"/>
        </w:rPr>
        <w:t>a</w:t>
      </w: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 Campaign Project</w:t>
      </w:r>
    </w:p>
    <w:p w:rsidR="004E103D" w:rsidRDefault="00DC5E9B" w:rsidP="00DC5E9B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Campaign Grading Sheet</w:t>
      </w:r>
    </w:p>
    <w:p w:rsidR="00DC5E9B" w:rsidRDefault="00DC5E9B" w:rsidP="00DC5E9B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:rsidR="00DC5E9B" w:rsidRDefault="00D55265" w:rsidP="00D55265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Each answer of no will result in a ten point deduction in the overall grade.</w:t>
      </w: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  <w:r w:rsidRPr="00D55265">
        <w:rPr>
          <w:rFonts w:ascii="Bookman Old Style" w:hAnsi="Bookman Old Style" w:cs="Times New Roman"/>
          <w:sz w:val="20"/>
          <w:szCs w:val="20"/>
        </w:rPr>
        <w:t>Did the students complete a full campaign in the time allotted?</w:t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Yes</w:t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No</w:t>
      </w: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 xml:space="preserve">Did the students run an effective campaign, utilizing the principles </w:t>
      </w:r>
      <w:r>
        <w:rPr>
          <w:rFonts w:ascii="Bookman Old Style" w:hAnsi="Bookman Old Style" w:cs="Times New Roman"/>
          <w:sz w:val="20"/>
          <w:szCs w:val="20"/>
        </w:rPr>
        <w:tab/>
        <w:t>Yes</w:t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No</w:t>
      </w: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>of ethos, logos and pathos?</w:t>
      </w: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 xml:space="preserve">Did the students use the research they gathered to create their </w:t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Yes</w:t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No         campaigns?</w:t>
      </w: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>Did the students work reflect time and effort?</w:t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Yes</w:t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No</w:t>
      </w: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 xml:space="preserve">Did the students work together effectively throughout the entire </w:t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Yes</w:t>
      </w:r>
      <w:r>
        <w:rPr>
          <w:rFonts w:ascii="Bookman Old Style" w:hAnsi="Bookman Old Style" w:cs="Times New Roman"/>
          <w:sz w:val="20"/>
          <w:szCs w:val="20"/>
        </w:rPr>
        <w:tab/>
        <w:t xml:space="preserve">         </w:t>
      </w:r>
      <w:r>
        <w:rPr>
          <w:rFonts w:ascii="Bookman Old Style" w:hAnsi="Bookman Old Style" w:cs="Times New Roman"/>
          <w:sz w:val="20"/>
          <w:szCs w:val="20"/>
        </w:rPr>
        <w:tab/>
        <w:t>No process?</w:t>
      </w: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 xml:space="preserve">Did the students create a wikispace page with a section for each of the </w:t>
      </w:r>
      <w:r>
        <w:rPr>
          <w:rFonts w:ascii="Bookman Old Style" w:hAnsi="Bookman Old Style" w:cs="Times New Roman"/>
          <w:sz w:val="20"/>
          <w:szCs w:val="20"/>
        </w:rPr>
        <w:tab/>
        <w:t>Yes</w:t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No</w:t>
      </w: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>following: goal statement, research page, and campaign page?</w:t>
      </w: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>Was the wikispace page well-constructed and visually appealling?</w:t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Yes</w:t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No</w:t>
      </w: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>Was the wikispace page free of spelling and grammatical errors?</w:t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Yes</w:t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No</w:t>
      </w: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>Did the students present their work on January 30?</w:t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Yes</w:t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No</w:t>
      </w: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>Was the presentation clear and informative?</w:t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Yes</w:t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No</w:t>
      </w: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</w:p>
    <w:p w:rsid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</w:p>
    <w:p w:rsidR="00D55265" w:rsidRPr="00D55265" w:rsidRDefault="00D55265" w:rsidP="00D55265">
      <w:pPr>
        <w:spacing w:after="0" w:line="240" w:lineRule="auto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>Overall grade:</w:t>
      </w:r>
      <w:bookmarkStart w:id="0" w:name="_GoBack"/>
      <w:bookmarkEnd w:id="0"/>
    </w:p>
    <w:sectPr w:rsidR="00D55265" w:rsidRPr="00D552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751"/>
    <w:multiLevelType w:val="hybridMultilevel"/>
    <w:tmpl w:val="6054FBD2"/>
    <w:lvl w:ilvl="0" w:tplc="C002B50E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01BA8"/>
    <w:multiLevelType w:val="hybridMultilevel"/>
    <w:tmpl w:val="647A3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14F7E"/>
    <w:multiLevelType w:val="hybridMultilevel"/>
    <w:tmpl w:val="7CDEB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125A7"/>
    <w:multiLevelType w:val="hybridMultilevel"/>
    <w:tmpl w:val="3AB24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23C"/>
    <w:rsid w:val="00174CFE"/>
    <w:rsid w:val="00226DF6"/>
    <w:rsid w:val="00252D48"/>
    <w:rsid w:val="004E103D"/>
    <w:rsid w:val="00525AFE"/>
    <w:rsid w:val="0096275C"/>
    <w:rsid w:val="00C90F4E"/>
    <w:rsid w:val="00CA2FB4"/>
    <w:rsid w:val="00CD423C"/>
    <w:rsid w:val="00D00D54"/>
    <w:rsid w:val="00D55265"/>
    <w:rsid w:val="00D731D2"/>
    <w:rsid w:val="00DC5E9B"/>
    <w:rsid w:val="00EC3F3B"/>
    <w:rsid w:val="00F06943"/>
    <w:rsid w:val="00FA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E259C7E5</Template>
  <TotalTime>7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Highland Central School District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Petrosoff, Krista</dc:creator>
  <cp:lastModifiedBy>Petrosoff, Krista</cp:lastModifiedBy>
  <cp:revision>3</cp:revision>
  <dcterms:created xsi:type="dcterms:W3CDTF">2013-12-03T14:12:00Z</dcterms:created>
  <dcterms:modified xsi:type="dcterms:W3CDTF">2013-12-03T14:19:00Z</dcterms:modified>
</cp:coreProperties>
</file>